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4CB39C" w14:textId="77777777" w:rsidR="00FF0177" w:rsidRDefault="00FF0177" w:rsidP="00FF0177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u w:val="single"/>
          <w:lang w:val="en-GB"/>
        </w:rPr>
        <w:t>John FENTON</w:t>
      </w:r>
      <w:r>
        <w:rPr>
          <w:rFonts w:cs="Times New Roman"/>
          <w:szCs w:val="24"/>
          <w:lang w:val="en-GB"/>
        </w:rPr>
        <w:t xml:space="preserve">    </w:t>
      </w:r>
      <w:proofErr w:type="gramStart"/>
      <w:r>
        <w:rPr>
          <w:rFonts w:cs="Times New Roman"/>
          <w:szCs w:val="24"/>
          <w:lang w:val="en-GB"/>
        </w:rPr>
        <w:t xml:space="preserve">   (</w:t>
      </w:r>
      <w:proofErr w:type="gramEnd"/>
      <w:r>
        <w:rPr>
          <w:rFonts w:cs="Times New Roman"/>
          <w:szCs w:val="24"/>
          <w:lang w:val="en-GB"/>
        </w:rPr>
        <w:t>fl.1473)</w:t>
      </w:r>
    </w:p>
    <w:p w14:paraId="3993232A" w14:textId="77777777" w:rsidR="00FF0177" w:rsidRDefault="00FF0177" w:rsidP="00FF0177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>of Lincoln. Chapman.</w:t>
      </w:r>
    </w:p>
    <w:p w14:paraId="5CB8E4A3" w14:textId="77777777" w:rsidR="00FF0177" w:rsidRDefault="00FF0177" w:rsidP="00FF0177">
      <w:pPr>
        <w:pStyle w:val="NoSpacing"/>
        <w:jc w:val="both"/>
        <w:rPr>
          <w:rFonts w:cs="Times New Roman"/>
          <w:szCs w:val="24"/>
          <w:lang w:val="en-GB"/>
        </w:rPr>
      </w:pPr>
    </w:p>
    <w:p w14:paraId="3C282E03" w14:textId="77777777" w:rsidR="00FF0177" w:rsidRDefault="00FF0177" w:rsidP="00FF0177">
      <w:pPr>
        <w:pStyle w:val="NoSpacing"/>
        <w:jc w:val="both"/>
        <w:rPr>
          <w:rFonts w:cs="Times New Roman"/>
          <w:szCs w:val="24"/>
          <w:lang w:val="en-GB"/>
        </w:rPr>
      </w:pPr>
    </w:p>
    <w:p w14:paraId="6C79F909" w14:textId="77777777" w:rsidR="00FF0177" w:rsidRDefault="00FF0177" w:rsidP="00FF0177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  <w:t>1473</w:t>
      </w:r>
      <w:r>
        <w:rPr>
          <w:rFonts w:cs="Times New Roman"/>
          <w:szCs w:val="24"/>
          <w:lang w:val="en-GB"/>
        </w:rPr>
        <w:tab/>
        <w:t>John Shelley of London, mercer(q.v.), brought a plaint of debt against him and</w:t>
      </w:r>
    </w:p>
    <w:p w14:paraId="1E53C735" w14:textId="77777777" w:rsidR="00FF0177" w:rsidRDefault="00FF0177" w:rsidP="00FF0177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</w:r>
      <w:r>
        <w:rPr>
          <w:rFonts w:cs="Times New Roman"/>
          <w:szCs w:val="24"/>
          <w:lang w:val="en-GB"/>
        </w:rPr>
        <w:tab/>
        <w:t xml:space="preserve">three others.     ( </w:t>
      </w:r>
      <w:hyperlink r:id="rId6" w:history="1">
        <w:r w:rsidRPr="009D63F7">
          <w:rPr>
            <w:rStyle w:val="Hyperlink"/>
            <w:rFonts w:cs="Times New Roman"/>
            <w:szCs w:val="24"/>
            <w:lang w:val="en-GB"/>
          </w:rPr>
          <w:t>https://waalt.uh.edu/index.php/IDXCP40no847</w:t>
        </w:r>
      </w:hyperlink>
      <w:r>
        <w:rPr>
          <w:rFonts w:cs="Times New Roman"/>
          <w:szCs w:val="24"/>
          <w:lang w:val="en-GB"/>
        </w:rPr>
        <w:t xml:space="preserve"> )</w:t>
      </w:r>
    </w:p>
    <w:p w14:paraId="0F0DF654" w14:textId="77777777" w:rsidR="00FF0177" w:rsidRDefault="00FF0177" w:rsidP="00FF0177">
      <w:pPr>
        <w:pStyle w:val="NoSpacing"/>
        <w:jc w:val="both"/>
        <w:rPr>
          <w:rFonts w:cs="Times New Roman"/>
          <w:szCs w:val="24"/>
          <w:lang w:val="en-GB"/>
        </w:rPr>
      </w:pPr>
    </w:p>
    <w:p w14:paraId="25AF9F3A" w14:textId="77777777" w:rsidR="00FF0177" w:rsidRDefault="00FF0177" w:rsidP="00FF0177">
      <w:pPr>
        <w:pStyle w:val="NoSpacing"/>
        <w:jc w:val="both"/>
        <w:rPr>
          <w:rFonts w:cs="Times New Roman"/>
          <w:szCs w:val="24"/>
          <w:lang w:val="en-GB"/>
        </w:rPr>
      </w:pPr>
    </w:p>
    <w:p w14:paraId="5D7C3C13" w14:textId="77777777" w:rsidR="00FF0177" w:rsidRDefault="00FF0177" w:rsidP="00FF0177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>18 January 2024</w:t>
      </w:r>
    </w:p>
    <w:p w14:paraId="7A98CCDB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CD57CB" w14:textId="77777777" w:rsidR="00FF0177" w:rsidRDefault="00FF0177" w:rsidP="009139A6">
      <w:r>
        <w:separator/>
      </w:r>
    </w:p>
  </w:endnote>
  <w:endnote w:type="continuationSeparator" w:id="0">
    <w:p w14:paraId="6CD78F66" w14:textId="77777777" w:rsidR="00FF0177" w:rsidRDefault="00FF017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53ED3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268CAE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3BEEA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9F959F" w14:textId="77777777" w:rsidR="00FF0177" w:rsidRDefault="00FF0177" w:rsidP="009139A6">
      <w:r>
        <w:separator/>
      </w:r>
    </w:p>
  </w:footnote>
  <w:footnote w:type="continuationSeparator" w:id="0">
    <w:p w14:paraId="14F67833" w14:textId="77777777" w:rsidR="00FF0177" w:rsidRDefault="00FF017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9E31F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AA37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E0A85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0177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  <w:rsid w:val="00FF0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E85AF0"/>
  <w15:chartTrackingRefBased/>
  <w15:docId w15:val="{48A6A684-342E-41D8-A9A1-3B7AAD5F71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FF017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IDXCP40no847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2024-01-28T10:50:00Z</dcterms:created>
  <dcterms:modified xsi:type="dcterms:W3CDTF">2024-01-28T10:50:00Z</dcterms:modified>
</cp:coreProperties>
</file>